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86" w:rsidRDefault="002C1F86" w:rsidP="00E559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Большецильнинского сельского поселения</w:t>
      </w:r>
    </w:p>
    <w:p w:rsidR="002C1F86" w:rsidRDefault="002C1F86" w:rsidP="00E559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Дрожжановского муниципального района</w:t>
      </w:r>
    </w:p>
    <w:p w:rsidR="002C1F86" w:rsidRPr="00E55971" w:rsidRDefault="002C1F86" w:rsidP="00E559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2C1F86" w:rsidRDefault="002C1F86" w:rsidP="00A6044E">
      <w:pPr>
        <w:tabs>
          <w:tab w:val="left" w:pos="34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1F86" w:rsidRPr="00E55971" w:rsidRDefault="002C1F86" w:rsidP="00A6044E">
      <w:pPr>
        <w:tabs>
          <w:tab w:val="left" w:pos="34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РЕШЕНИЕ</w:t>
      </w:r>
    </w:p>
    <w:p w:rsidR="002C1F86" w:rsidRDefault="002C1F86" w:rsidP="00C23A19">
      <w:pPr>
        <w:jc w:val="both"/>
        <w:rPr>
          <w:rFonts w:ascii="Times New Roman" w:hAnsi="Times New Roman"/>
          <w:sz w:val="28"/>
          <w:szCs w:val="28"/>
        </w:rPr>
      </w:pPr>
    </w:p>
    <w:p w:rsidR="002C1F86" w:rsidRPr="00E55971" w:rsidRDefault="002C1F86" w:rsidP="00C23A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55971">
        <w:rPr>
          <w:rFonts w:ascii="Times New Roman" w:hAnsi="Times New Roman"/>
          <w:sz w:val="28"/>
          <w:szCs w:val="28"/>
        </w:rPr>
        <w:t xml:space="preserve">  24 августа 2012 года                                                          №17/1     </w:t>
      </w:r>
    </w:p>
    <w:p w:rsidR="002C1F86" w:rsidRPr="00E55971" w:rsidRDefault="002C1F86" w:rsidP="00AD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5971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2C1F86" w:rsidRDefault="002C1F86" w:rsidP="00AD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перечней </w:t>
      </w:r>
    </w:p>
    <w:p w:rsidR="002C1F86" w:rsidRDefault="002C1F86" w:rsidP="00AD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автомобильных дорог</w:t>
      </w:r>
    </w:p>
    <w:p w:rsidR="002C1F86" w:rsidRDefault="002C1F86" w:rsidP="009260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2C1F86" w:rsidRDefault="002C1F86" w:rsidP="009260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Во исполнение поручения Президента Республики Татарстан № 26463-МР от 29.06.2012 г., протокола совещания по вопросу формирования перечней автомобильных дорог местного значения  № </w:t>
      </w:r>
      <w:r>
        <w:rPr>
          <w:rFonts w:ascii="Times New Roman" w:hAnsi="Times New Roman"/>
          <w:sz w:val="28"/>
          <w:szCs w:val="28"/>
          <w:lang w:val="en-US"/>
        </w:rPr>
        <w:t>XII</w:t>
      </w:r>
      <w:r>
        <w:rPr>
          <w:rFonts w:ascii="Times New Roman" w:hAnsi="Times New Roman"/>
          <w:sz w:val="28"/>
          <w:szCs w:val="28"/>
        </w:rPr>
        <w:t xml:space="preserve">-13-132 от 12.07.2012 г., в соответствии со статьей 7 Устава Большецильнинского сельского поселения Дрожжановского муниципального района Совет Большецильнинского </w:t>
      </w:r>
      <w:r w:rsidRPr="00926080">
        <w:rPr>
          <w:rFonts w:ascii="Times New Roman" w:hAnsi="Times New Roman"/>
          <w:sz w:val="28"/>
          <w:szCs w:val="28"/>
        </w:rPr>
        <w:t>сельского поселения Дрожжановского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РЕШИЛ:</w:t>
      </w:r>
    </w:p>
    <w:p w:rsidR="002C1F86" w:rsidRDefault="002C1F86" w:rsidP="00452B23">
      <w:pPr>
        <w:spacing w:after="24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6080">
        <w:rPr>
          <w:rFonts w:ascii="Times New Roman" w:hAnsi="Times New Roman"/>
          <w:sz w:val="28"/>
          <w:szCs w:val="28"/>
        </w:rPr>
        <w:t xml:space="preserve">1. Утвердить перечень </w:t>
      </w:r>
      <w:r w:rsidRPr="005D42F1">
        <w:rPr>
          <w:rFonts w:ascii="Times New Roman" w:hAnsi="Times New Roman"/>
          <w:sz w:val="28"/>
          <w:szCs w:val="28"/>
        </w:rPr>
        <w:t xml:space="preserve">автомобильных дорог общего пользования местного значения уличной </w:t>
      </w:r>
      <w:r>
        <w:rPr>
          <w:rFonts w:ascii="Times New Roman" w:hAnsi="Times New Roman"/>
          <w:sz w:val="28"/>
          <w:szCs w:val="28"/>
        </w:rPr>
        <w:t xml:space="preserve">дорожной </w:t>
      </w:r>
      <w:r w:rsidRPr="005D42F1">
        <w:rPr>
          <w:rFonts w:ascii="Times New Roman" w:hAnsi="Times New Roman"/>
          <w:sz w:val="28"/>
          <w:szCs w:val="28"/>
        </w:rPr>
        <w:t xml:space="preserve">сети </w:t>
      </w:r>
      <w:r w:rsidRPr="0092608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Большецильнинскому сельскому поселению согласно </w:t>
      </w:r>
      <w:r w:rsidRPr="00926080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926080">
        <w:rPr>
          <w:rFonts w:ascii="Times New Roman" w:hAnsi="Times New Roman"/>
          <w:sz w:val="28"/>
          <w:szCs w:val="28"/>
        </w:rPr>
        <w:t>1.</w:t>
      </w:r>
    </w:p>
    <w:p w:rsidR="002C1F86" w:rsidRPr="00926080" w:rsidRDefault="002C1F86" w:rsidP="00452B23">
      <w:pPr>
        <w:spacing w:after="24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26080">
        <w:rPr>
          <w:rFonts w:ascii="Times New Roman" w:hAnsi="Times New Roman"/>
          <w:sz w:val="28"/>
          <w:szCs w:val="28"/>
        </w:rPr>
        <w:t xml:space="preserve">2. Утвердить перечень </w:t>
      </w:r>
      <w:r w:rsidRPr="005D42F1">
        <w:rPr>
          <w:rFonts w:ascii="Times New Roman" w:hAnsi="Times New Roman"/>
          <w:sz w:val="28"/>
          <w:szCs w:val="28"/>
        </w:rPr>
        <w:t xml:space="preserve">искусственных сооружений на автомобильных дорогах общего пользования местного значения </w:t>
      </w:r>
      <w:r w:rsidRPr="00926080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sz w:val="28"/>
          <w:szCs w:val="28"/>
        </w:rPr>
        <w:t xml:space="preserve"> Большецильнинского</w:t>
      </w:r>
      <w:r w:rsidRPr="00926080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льского поселения согласно приложению 2</w:t>
      </w:r>
      <w:r w:rsidRPr="00926080">
        <w:rPr>
          <w:rFonts w:ascii="Times New Roman" w:hAnsi="Times New Roman"/>
          <w:sz w:val="28"/>
          <w:szCs w:val="28"/>
        </w:rPr>
        <w:t>.</w:t>
      </w:r>
    </w:p>
    <w:p w:rsidR="002C1F86" w:rsidRDefault="002C1F86" w:rsidP="00926080">
      <w:pPr>
        <w:spacing w:after="24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D42F1">
        <w:rPr>
          <w:rFonts w:ascii="Times New Roman" w:hAnsi="Times New Roman"/>
          <w:sz w:val="28"/>
          <w:szCs w:val="28"/>
        </w:rPr>
        <w:t>Утвердить перечень мостов, находящихся на автомобильных дорогах общего пользования местного значения на территории</w:t>
      </w:r>
      <w:r>
        <w:rPr>
          <w:rFonts w:ascii="Times New Roman" w:hAnsi="Times New Roman"/>
          <w:sz w:val="28"/>
          <w:szCs w:val="28"/>
        </w:rPr>
        <w:t xml:space="preserve"> Большецильнинского </w:t>
      </w:r>
      <w:r w:rsidRPr="005D42F1">
        <w:rPr>
          <w:rFonts w:ascii="Times New Roman" w:hAnsi="Times New Roman"/>
          <w:sz w:val="28"/>
          <w:szCs w:val="28"/>
        </w:rPr>
        <w:t>сельского поселения Дрожжановского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согласно приложению 3.</w:t>
      </w:r>
    </w:p>
    <w:p w:rsidR="002C1F86" w:rsidRDefault="002C1F86" w:rsidP="00E55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Большецильнинского</w:t>
      </w:r>
    </w:p>
    <w:p w:rsidR="002C1F86" w:rsidRDefault="002C1F86" w:rsidP="00E55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сельского поселения Дрожжановского </w:t>
      </w:r>
    </w:p>
    <w:p w:rsidR="002C1F86" w:rsidRDefault="002C1F86" w:rsidP="00452B23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 РТ: </w:t>
      </w:r>
      <w:r>
        <w:rPr>
          <w:rFonts w:ascii="Times New Roman" w:hAnsi="Times New Roman"/>
          <w:sz w:val="28"/>
          <w:szCs w:val="28"/>
        </w:rPr>
        <w:tab/>
        <w:t xml:space="preserve">           Ф.С.Халиуллов</w:t>
      </w:r>
    </w:p>
    <w:p w:rsidR="002C1F86" w:rsidRDefault="002C1F86" w:rsidP="00926080">
      <w:pPr>
        <w:spacing w:after="24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2C1F86" w:rsidRPr="00926080" w:rsidRDefault="002C1F86" w:rsidP="00926080">
      <w:pPr>
        <w:spacing w:after="24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C1F86" w:rsidRPr="00926080" w:rsidSect="005D42F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080"/>
    <w:rsid w:val="00014477"/>
    <w:rsid w:val="0002188C"/>
    <w:rsid w:val="000236D3"/>
    <w:rsid w:val="000252CA"/>
    <w:rsid w:val="00027146"/>
    <w:rsid w:val="0004317C"/>
    <w:rsid w:val="000663F3"/>
    <w:rsid w:val="0008681D"/>
    <w:rsid w:val="00087804"/>
    <w:rsid w:val="00087DC8"/>
    <w:rsid w:val="00087E79"/>
    <w:rsid w:val="00091425"/>
    <w:rsid w:val="00096820"/>
    <w:rsid w:val="000A2288"/>
    <w:rsid w:val="000A403E"/>
    <w:rsid w:val="000B746B"/>
    <w:rsid w:val="000C0492"/>
    <w:rsid w:val="000C0D27"/>
    <w:rsid w:val="000C7534"/>
    <w:rsid w:val="000D7F71"/>
    <w:rsid w:val="000E0E71"/>
    <w:rsid w:val="000E29EF"/>
    <w:rsid w:val="000E31C3"/>
    <w:rsid w:val="000E60F5"/>
    <w:rsid w:val="000F2717"/>
    <w:rsid w:val="00101B49"/>
    <w:rsid w:val="001071DF"/>
    <w:rsid w:val="0011031B"/>
    <w:rsid w:val="00110FFD"/>
    <w:rsid w:val="00112141"/>
    <w:rsid w:val="00115134"/>
    <w:rsid w:val="001222E2"/>
    <w:rsid w:val="001225DC"/>
    <w:rsid w:val="00141822"/>
    <w:rsid w:val="00143224"/>
    <w:rsid w:val="001509D0"/>
    <w:rsid w:val="001560E2"/>
    <w:rsid w:val="00164EC5"/>
    <w:rsid w:val="00183BC3"/>
    <w:rsid w:val="001A5FBB"/>
    <w:rsid w:val="001B090D"/>
    <w:rsid w:val="001B651A"/>
    <w:rsid w:val="001C58C4"/>
    <w:rsid w:val="00200536"/>
    <w:rsid w:val="0020750F"/>
    <w:rsid w:val="00214034"/>
    <w:rsid w:val="00235BC4"/>
    <w:rsid w:val="00246D3C"/>
    <w:rsid w:val="00253113"/>
    <w:rsid w:val="0025493F"/>
    <w:rsid w:val="0025536B"/>
    <w:rsid w:val="002714E3"/>
    <w:rsid w:val="00293435"/>
    <w:rsid w:val="002958B2"/>
    <w:rsid w:val="002A65F7"/>
    <w:rsid w:val="002A739D"/>
    <w:rsid w:val="002C1F86"/>
    <w:rsid w:val="002D07EB"/>
    <w:rsid w:val="002D4F0F"/>
    <w:rsid w:val="002E5E8B"/>
    <w:rsid w:val="002F3513"/>
    <w:rsid w:val="00304995"/>
    <w:rsid w:val="0032176E"/>
    <w:rsid w:val="003220E3"/>
    <w:rsid w:val="00324BF2"/>
    <w:rsid w:val="00327DB5"/>
    <w:rsid w:val="00332E44"/>
    <w:rsid w:val="00334BC9"/>
    <w:rsid w:val="00337E4B"/>
    <w:rsid w:val="00343761"/>
    <w:rsid w:val="00363B8E"/>
    <w:rsid w:val="00366874"/>
    <w:rsid w:val="003670BD"/>
    <w:rsid w:val="00373A39"/>
    <w:rsid w:val="0038295B"/>
    <w:rsid w:val="00383BA3"/>
    <w:rsid w:val="00391FE9"/>
    <w:rsid w:val="003A52F9"/>
    <w:rsid w:val="003A5765"/>
    <w:rsid w:val="003A5B94"/>
    <w:rsid w:val="003C6256"/>
    <w:rsid w:val="003D54AC"/>
    <w:rsid w:val="003E791A"/>
    <w:rsid w:val="00403F6A"/>
    <w:rsid w:val="00412168"/>
    <w:rsid w:val="00425E0A"/>
    <w:rsid w:val="004323FC"/>
    <w:rsid w:val="00440846"/>
    <w:rsid w:val="00442986"/>
    <w:rsid w:val="00445FC5"/>
    <w:rsid w:val="00452B23"/>
    <w:rsid w:val="0046711A"/>
    <w:rsid w:val="00471194"/>
    <w:rsid w:val="00475E81"/>
    <w:rsid w:val="0047694C"/>
    <w:rsid w:val="004809E2"/>
    <w:rsid w:val="00482467"/>
    <w:rsid w:val="004904C0"/>
    <w:rsid w:val="00496533"/>
    <w:rsid w:val="004A2C60"/>
    <w:rsid w:val="004A494B"/>
    <w:rsid w:val="004B683C"/>
    <w:rsid w:val="004E19E5"/>
    <w:rsid w:val="004E6882"/>
    <w:rsid w:val="00523F8F"/>
    <w:rsid w:val="0052456A"/>
    <w:rsid w:val="00526E92"/>
    <w:rsid w:val="00540FED"/>
    <w:rsid w:val="00545161"/>
    <w:rsid w:val="00547082"/>
    <w:rsid w:val="005562DD"/>
    <w:rsid w:val="00560B44"/>
    <w:rsid w:val="00564CEA"/>
    <w:rsid w:val="005679CA"/>
    <w:rsid w:val="00573F8C"/>
    <w:rsid w:val="00584D18"/>
    <w:rsid w:val="00587A1F"/>
    <w:rsid w:val="00590EFB"/>
    <w:rsid w:val="005B0483"/>
    <w:rsid w:val="005C0441"/>
    <w:rsid w:val="005C5EB6"/>
    <w:rsid w:val="005D0EA4"/>
    <w:rsid w:val="005D42F1"/>
    <w:rsid w:val="005D6BEA"/>
    <w:rsid w:val="005E4F9A"/>
    <w:rsid w:val="005F642D"/>
    <w:rsid w:val="00600112"/>
    <w:rsid w:val="006070ED"/>
    <w:rsid w:val="006331F2"/>
    <w:rsid w:val="00645DC2"/>
    <w:rsid w:val="00655871"/>
    <w:rsid w:val="00673FA8"/>
    <w:rsid w:val="00677600"/>
    <w:rsid w:val="00680D31"/>
    <w:rsid w:val="00684228"/>
    <w:rsid w:val="00690F8F"/>
    <w:rsid w:val="0069342C"/>
    <w:rsid w:val="00695D16"/>
    <w:rsid w:val="006A7F14"/>
    <w:rsid w:val="006C745C"/>
    <w:rsid w:val="006D1984"/>
    <w:rsid w:val="006D46D7"/>
    <w:rsid w:val="006E2E76"/>
    <w:rsid w:val="006F332E"/>
    <w:rsid w:val="006F5607"/>
    <w:rsid w:val="006F6DCA"/>
    <w:rsid w:val="0071044F"/>
    <w:rsid w:val="007114C8"/>
    <w:rsid w:val="00711DE2"/>
    <w:rsid w:val="00724D38"/>
    <w:rsid w:val="00727F30"/>
    <w:rsid w:val="00734EE6"/>
    <w:rsid w:val="00735787"/>
    <w:rsid w:val="0074160E"/>
    <w:rsid w:val="00742DD9"/>
    <w:rsid w:val="00743C2A"/>
    <w:rsid w:val="00745689"/>
    <w:rsid w:val="00750A1D"/>
    <w:rsid w:val="007519A8"/>
    <w:rsid w:val="007527D4"/>
    <w:rsid w:val="007624FB"/>
    <w:rsid w:val="00763FC3"/>
    <w:rsid w:val="007A4480"/>
    <w:rsid w:val="007A7404"/>
    <w:rsid w:val="007B5199"/>
    <w:rsid w:val="007F0BDC"/>
    <w:rsid w:val="007F6F6C"/>
    <w:rsid w:val="007F728F"/>
    <w:rsid w:val="007F79B5"/>
    <w:rsid w:val="00810EAC"/>
    <w:rsid w:val="00811350"/>
    <w:rsid w:val="00815F55"/>
    <w:rsid w:val="00816833"/>
    <w:rsid w:val="00822E56"/>
    <w:rsid w:val="00824136"/>
    <w:rsid w:val="00826A59"/>
    <w:rsid w:val="00833B66"/>
    <w:rsid w:val="008432F2"/>
    <w:rsid w:val="00856E94"/>
    <w:rsid w:val="00857496"/>
    <w:rsid w:val="0087094C"/>
    <w:rsid w:val="0087423A"/>
    <w:rsid w:val="00882786"/>
    <w:rsid w:val="008A0D7C"/>
    <w:rsid w:val="008B3729"/>
    <w:rsid w:val="008D3718"/>
    <w:rsid w:val="009019C0"/>
    <w:rsid w:val="009025FE"/>
    <w:rsid w:val="009041A6"/>
    <w:rsid w:val="00926080"/>
    <w:rsid w:val="0093580C"/>
    <w:rsid w:val="00936BB5"/>
    <w:rsid w:val="00942966"/>
    <w:rsid w:val="00943AA7"/>
    <w:rsid w:val="00945287"/>
    <w:rsid w:val="0094783B"/>
    <w:rsid w:val="00952360"/>
    <w:rsid w:val="00954BA1"/>
    <w:rsid w:val="0095774D"/>
    <w:rsid w:val="0097315E"/>
    <w:rsid w:val="00990837"/>
    <w:rsid w:val="00990BFE"/>
    <w:rsid w:val="00994350"/>
    <w:rsid w:val="009A0543"/>
    <w:rsid w:val="009A70E8"/>
    <w:rsid w:val="009B28F5"/>
    <w:rsid w:val="009C01B7"/>
    <w:rsid w:val="009C4717"/>
    <w:rsid w:val="009D0321"/>
    <w:rsid w:val="009D6762"/>
    <w:rsid w:val="009E18C7"/>
    <w:rsid w:val="009F2B07"/>
    <w:rsid w:val="00A05D9B"/>
    <w:rsid w:val="00A215CC"/>
    <w:rsid w:val="00A21A80"/>
    <w:rsid w:val="00A427F2"/>
    <w:rsid w:val="00A43197"/>
    <w:rsid w:val="00A452C8"/>
    <w:rsid w:val="00A6044E"/>
    <w:rsid w:val="00A650C9"/>
    <w:rsid w:val="00A652E8"/>
    <w:rsid w:val="00A71A68"/>
    <w:rsid w:val="00A7495D"/>
    <w:rsid w:val="00A76DAD"/>
    <w:rsid w:val="00A80560"/>
    <w:rsid w:val="00A80C70"/>
    <w:rsid w:val="00A82B1A"/>
    <w:rsid w:val="00A84BE4"/>
    <w:rsid w:val="00A94A12"/>
    <w:rsid w:val="00AA2F55"/>
    <w:rsid w:val="00AD0F2C"/>
    <w:rsid w:val="00AD2E71"/>
    <w:rsid w:val="00AD4897"/>
    <w:rsid w:val="00B00917"/>
    <w:rsid w:val="00B15222"/>
    <w:rsid w:val="00B164DB"/>
    <w:rsid w:val="00B355A0"/>
    <w:rsid w:val="00B5580F"/>
    <w:rsid w:val="00B56971"/>
    <w:rsid w:val="00B57B13"/>
    <w:rsid w:val="00B62307"/>
    <w:rsid w:val="00B63B25"/>
    <w:rsid w:val="00B77EB6"/>
    <w:rsid w:val="00B81F0C"/>
    <w:rsid w:val="00B94354"/>
    <w:rsid w:val="00BC0DA5"/>
    <w:rsid w:val="00BC1119"/>
    <w:rsid w:val="00BD3030"/>
    <w:rsid w:val="00BE37FE"/>
    <w:rsid w:val="00BE64DA"/>
    <w:rsid w:val="00BF0624"/>
    <w:rsid w:val="00BF47AC"/>
    <w:rsid w:val="00BF6706"/>
    <w:rsid w:val="00C00E19"/>
    <w:rsid w:val="00C05394"/>
    <w:rsid w:val="00C12A82"/>
    <w:rsid w:val="00C140DD"/>
    <w:rsid w:val="00C159AE"/>
    <w:rsid w:val="00C20EE9"/>
    <w:rsid w:val="00C23A19"/>
    <w:rsid w:val="00C24CD4"/>
    <w:rsid w:val="00C25B9B"/>
    <w:rsid w:val="00C324B2"/>
    <w:rsid w:val="00C33763"/>
    <w:rsid w:val="00C357B6"/>
    <w:rsid w:val="00C4263A"/>
    <w:rsid w:val="00C46A76"/>
    <w:rsid w:val="00C506CD"/>
    <w:rsid w:val="00C72FDD"/>
    <w:rsid w:val="00C94EAF"/>
    <w:rsid w:val="00C96B55"/>
    <w:rsid w:val="00CA1AC2"/>
    <w:rsid w:val="00CA23B2"/>
    <w:rsid w:val="00CB1A2D"/>
    <w:rsid w:val="00CB7649"/>
    <w:rsid w:val="00CD16CC"/>
    <w:rsid w:val="00CD74FB"/>
    <w:rsid w:val="00CF3E0A"/>
    <w:rsid w:val="00CF544B"/>
    <w:rsid w:val="00D06A8F"/>
    <w:rsid w:val="00D07312"/>
    <w:rsid w:val="00D07E48"/>
    <w:rsid w:val="00D20189"/>
    <w:rsid w:val="00D2713C"/>
    <w:rsid w:val="00D301E7"/>
    <w:rsid w:val="00D30CE4"/>
    <w:rsid w:val="00D50910"/>
    <w:rsid w:val="00D52258"/>
    <w:rsid w:val="00D53EDF"/>
    <w:rsid w:val="00D55185"/>
    <w:rsid w:val="00D67512"/>
    <w:rsid w:val="00D77182"/>
    <w:rsid w:val="00D850EB"/>
    <w:rsid w:val="00DA2EF2"/>
    <w:rsid w:val="00DC47D0"/>
    <w:rsid w:val="00DD0D20"/>
    <w:rsid w:val="00DF2A3A"/>
    <w:rsid w:val="00E10204"/>
    <w:rsid w:val="00E14754"/>
    <w:rsid w:val="00E36C1D"/>
    <w:rsid w:val="00E508CB"/>
    <w:rsid w:val="00E55971"/>
    <w:rsid w:val="00E658EF"/>
    <w:rsid w:val="00E67629"/>
    <w:rsid w:val="00E97C05"/>
    <w:rsid w:val="00EB1572"/>
    <w:rsid w:val="00ED281B"/>
    <w:rsid w:val="00ED6738"/>
    <w:rsid w:val="00ED7584"/>
    <w:rsid w:val="00EE218A"/>
    <w:rsid w:val="00EE7C55"/>
    <w:rsid w:val="00EE7FEB"/>
    <w:rsid w:val="00F03AC9"/>
    <w:rsid w:val="00F11D4C"/>
    <w:rsid w:val="00F1460C"/>
    <w:rsid w:val="00F234BE"/>
    <w:rsid w:val="00F4447E"/>
    <w:rsid w:val="00F51BA7"/>
    <w:rsid w:val="00F53EC0"/>
    <w:rsid w:val="00F55EB9"/>
    <w:rsid w:val="00F70677"/>
    <w:rsid w:val="00F73961"/>
    <w:rsid w:val="00F76FFD"/>
    <w:rsid w:val="00F834A1"/>
    <w:rsid w:val="00F842B4"/>
    <w:rsid w:val="00F86588"/>
    <w:rsid w:val="00F91528"/>
    <w:rsid w:val="00FA6960"/>
    <w:rsid w:val="00FC2BA4"/>
    <w:rsid w:val="00FD17C2"/>
    <w:rsid w:val="00FD690B"/>
    <w:rsid w:val="00FE34EC"/>
    <w:rsid w:val="00FE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E0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23A19"/>
    <w:pPr>
      <w:keepNext/>
      <w:spacing w:after="0" w:line="240" w:lineRule="auto"/>
      <w:ind w:left="-1560"/>
      <w:outlineLvl w:val="0"/>
    </w:pPr>
    <w:rPr>
      <w:rFonts w:ascii="Times New Roman" w:hAnsi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57B6"/>
    <w:rPr>
      <w:rFonts w:ascii="Cambria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218</Words>
  <Characters>1244</Characters>
  <Application>Microsoft Office Outlook</Application>
  <DocSecurity>0</DocSecurity>
  <Lines>0</Lines>
  <Paragraphs>0</Paragraphs>
  <ScaleCrop>false</ScaleCrop>
  <Company>ТРО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</dc:creator>
  <cp:keywords/>
  <dc:description/>
  <cp:lastModifiedBy>Секретарь</cp:lastModifiedBy>
  <cp:revision>9</cp:revision>
  <cp:lastPrinted>2012-08-31T04:51:00Z</cp:lastPrinted>
  <dcterms:created xsi:type="dcterms:W3CDTF">2012-08-23T12:15:00Z</dcterms:created>
  <dcterms:modified xsi:type="dcterms:W3CDTF">2012-08-31T04:51:00Z</dcterms:modified>
</cp:coreProperties>
</file>